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19219D" w:rsidTr="0019219D" w14:paraId="0DFC2BD8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19D" w:rsidRDefault="0019219D" w14:paraId="3C0EA4A3" w14:textId="7C9EFA0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219D" w:rsidRDefault="0019219D" w14:paraId="18CECA5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19219D" w:rsidRDefault="0019219D" w14:paraId="5035769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19219D" w:rsidRDefault="0019219D" w14:paraId="2E13A34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19219D" w:rsidRDefault="0019219D" w14:paraId="426A95A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19219D" w:rsidP="0019219D" w:rsidRDefault="0019219D" w14:paraId="1E2AC0D5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19219D" w:rsidP="0019219D" w:rsidRDefault="0019219D" w14:paraId="69346A2B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19219D" w:rsidP="0019219D" w:rsidRDefault="0019219D" w14:paraId="1AD9D5B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St-2505/2019</w:t>
      </w:r>
    </w:p>
    <w:p w:rsidR="0019219D" w:rsidP="0019219D" w:rsidRDefault="0019219D" w14:paraId="31E82B50" w14:textId="77777777">
      <w:pPr>
        <w:tabs>
          <w:tab w:val="left" w:pos="709"/>
        </w:tabs>
      </w:pPr>
      <w:r>
        <w:t xml:space="preserve"> </w:t>
      </w:r>
    </w:p>
    <w:p w:rsidR="0019219D" w:rsidP="0019219D" w:rsidRDefault="0019219D" w14:paraId="32D27C7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19219D" w:rsidP="0019219D" w:rsidRDefault="0019219D" w14:paraId="4FFEE53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19219D" w:rsidP="0019219D" w:rsidRDefault="0019219D" w14:paraId="00AC10A1" w14:textId="77777777">
      <w:pPr>
        <w:tabs>
          <w:tab w:val="left" w:pos="709"/>
        </w:tabs>
      </w:pPr>
    </w:p>
    <w:p w:rsidR="0019219D" w:rsidP="0019219D" w:rsidRDefault="0019219D" w14:paraId="640692F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19219D" w:rsidP="0019219D" w:rsidRDefault="0019219D" w14:paraId="6B4089C2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19219D" w:rsidP="0019219D" w:rsidRDefault="0019219D" w14:paraId="25F1CB18" w14:textId="77777777">
      <w:pPr>
        <w:tabs>
          <w:tab w:val="left" w:pos="709"/>
        </w:tabs>
      </w:pPr>
    </w:p>
    <w:p w:rsidR="0019219D" w:rsidP="0019219D" w:rsidRDefault="0019219D" w14:paraId="480915AF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19219D" w:rsidP="0019219D" w:rsidRDefault="0019219D" w14:paraId="1F91BCBC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19219D" w:rsidP="0019219D" w:rsidRDefault="0019219D" w14:paraId="350229D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19219D" w:rsidP="0019219D" w:rsidRDefault="0019219D" w14:paraId="2F0B5FF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19219D" w:rsidP="0019219D" w:rsidRDefault="0019219D" w14:paraId="626D582D" w14:textId="77777777">
      <w:pPr>
        <w:tabs>
          <w:tab w:val="left" w:pos="709"/>
        </w:tabs>
      </w:pPr>
    </w:p>
    <w:p w:rsidR="0019219D" w:rsidP="0019219D" w:rsidRDefault="0019219D" w14:paraId="17DCA133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19219D" w:rsidP="0019219D" w:rsidRDefault="0019219D" w14:paraId="0620D5C2" w14:textId="77777777">
      <w:pPr>
        <w:tabs>
          <w:tab w:val="left" w:pos="709"/>
        </w:tabs>
        <w:jc w:val="both"/>
      </w:pPr>
    </w:p>
    <w:p w:rsidR="0019219D" w:rsidP="0019219D" w:rsidRDefault="0019219D" w14:paraId="34B517BE" w14:textId="77777777">
      <w:pPr>
        <w:tabs>
          <w:tab w:val="left" w:pos="709"/>
        </w:tabs>
      </w:pPr>
      <w:r>
        <w:t xml:space="preserve"> </w:t>
      </w:r>
      <w:r>
        <w:tab/>
        <w:t>17. St-2505/2019</w:t>
      </w:r>
    </w:p>
    <w:p w:rsidR="0019219D" w:rsidP="0019219D" w:rsidRDefault="0019219D" w14:paraId="225CAA91" w14:textId="77777777">
      <w:pPr>
        <w:tabs>
          <w:tab w:val="left" w:pos="709"/>
        </w:tabs>
      </w:pPr>
    </w:p>
    <w:p w:rsidR="0019219D" w:rsidP="0019219D" w:rsidRDefault="0019219D" w14:paraId="58084EA5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19219D" w:rsidP="0019219D" w:rsidRDefault="0019219D" w14:paraId="51BE0534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19219D" w:rsidP="0019219D" w:rsidRDefault="0019219D" w14:paraId="01DA8000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19219D" w:rsidP="0019219D" w:rsidRDefault="0019219D" w14:paraId="366D26E4" w14:textId="77777777">
      <w:pPr>
        <w:tabs>
          <w:tab w:val="left" w:pos="709"/>
        </w:tabs>
        <w:jc w:val="both"/>
      </w:pPr>
    </w:p>
    <w:p w:rsidR="0019219D" w:rsidP="0019219D" w:rsidRDefault="0019219D" w14:paraId="1479B6B9" w14:textId="77777777">
      <w:pPr>
        <w:tabs>
          <w:tab w:val="left" w:pos="709"/>
        </w:tabs>
        <w:jc w:val="both"/>
      </w:pPr>
      <w:r>
        <w:t xml:space="preserve">protiv </w:t>
      </w:r>
    </w:p>
    <w:p w:rsidR="0019219D" w:rsidP="0019219D" w:rsidRDefault="0019219D" w14:paraId="1C63A309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9219D" w:rsidP="0019219D" w:rsidRDefault="0019219D" w14:paraId="35726337" w14:textId="77777777">
      <w:pPr>
        <w:tabs>
          <w:tab w:val="left" w:pos="709"/>
        </w:tabs>
        <w:ind w:left="708"/>
        <w:jc w:val="both"/>
      </w:pPr>
      <w:r>
        <w:tab/>
        <w:t>AVI GLOBAL d.o.o., Zagreb, Križanićeva 15, OIB: 72208027029</w:t>
      </w:r>
    </w:p>
    <w:p w:rsidR="0019219D" w:rsidP="0019219D" w:rsidRDefault="0019219D" w14:paraId="005511BF" w14:textId="77777777">
      <w:pPr>
        <w:tabs>
          <w:tab w:val="left" w:pos="709"/>
        </w:tabs>
        <w:ind w:left="708"/>
        <w:jc w:val="both"/>
      </w:pPr>
    </w:p>
    <w:p w:rsidR="0019219D" w:rsidP="0019219D" w:rsidRDefault="0019219D" w14:paraId="5A967AEA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19219D" w:rsidP="0019219D" w:rsidRDefault="0019219D" w14:paraId="59F65B7E" w14:textId="77777777">
      <w:pPr>
        <w:tabs>
          <w:tab w:val="left" w:pos="709"/>
        </w:tabs>
        <w:jc w:val="both"/>
      </w:pPr>
    </w:p>
    <w:p w:rsidR="0019219D" w:rsidP="0019219D" w:rsidRDefault="0019219D" w14:paraId="5B20DBFF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19219D" w:rsidP="0019219D" w:rsidRDefault="0019219D" w14:paraId="16A49CB5" w14:textId="77777777">
      <w:pPr>
        <w:tabs>
          <w:tab w:val="left" w:pos="709"/>
        </w:tabs>
      </w:pPr>
    </w:p>
    <w:p w:rsidR="0019219D" w:rsidP="0019219D" w:rsidRDefault="0019219D" w14:paraId="441C81C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19219D" w:rsidP="0019219D" w:rsidRDefault="0019219D" w14:paraId="14AB87B6" w14:textId="77777777">
      <w:pPr>
        <w:tabs>
          <w:tab w:val="left" w:pos="709"/>
        </w:tabs>
      </w:pPr>
    </w:p>
    <w:p w:rsidR="0019219D" w:rsidP="0019219D" w:rsidRDefault="0019219D" w14:paraId="1382117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19219D" w:rsidP="0019219D" w:rsidRDefault="0019219D" w14:paraId="7FE576A5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19219D" w:rsidP="0019219D" w:rsidRDefault="0019219D" w14:paraId="2105856A" w14:textId="77777777">
      <w:pPr>
        <w:tabs>
          <w:tab w:val="left" w:pos="709"/>
        </w:tabs>
      </w:pPr>
    </w:p>
    <w:p w:rsidR="0019219D" w:rsidP="0019219D" w:rsidRDefault="0019219D" w14:paraId="6BDBF584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CCCA59C" w14:textId="0CCCA59C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9219D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921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219D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9219D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9219D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9219D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19219D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9219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9219D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92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19D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19D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19D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19D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9219D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921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219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3564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2505</izvorni_sadrzaj>
    <derivirana_varijabla naziv="DomainObject.Predmet.Broj_1">2505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St-2505/2019</izvorni_sadrzaj>
    <derivirana_varijabla naziv="DomainObject.Predmet.OznakaBroj_1">St-2505/2019</derivirana_varijabla>
  </DomainObject.Predmet.OznakaBroj>
  <DomainObject.Predmet.OznakaBrojOptuznogAkta>
    <izvorni_sadrzaj>04-06-19-4411</izvorni_sadrzaj>
    <derivirana_varijabla naziv="DomainObject.Predmet.OznakaBrojOptuznogAkta_1">04-06-19-4411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 GLOBAL d.o.o.</izvorni_sadrzaj>
    <derivirana_varijabla naziv="DomainObject.Predmet.ProtustrankaFormated_1">  AVI GLOBAL d.o.o.</derivirana_varijabla>
  </DomainObject.Predmet.ProtustrankaFormated>
  <DomainObject.Predmet.ProtustrankaFormatedOIB>
    <izvorni_sadrzaj>  AVI GLOBAL d.o.o., OIB 72208027029</izvorni_sadrzaj>
    <derivirana_varijabla naziv="DomainObject.Predmet.ProtustrankaFormatedOIB_1">  AVI GLOBAL d.o.o., OIB 72208027029</derivirana_varijabla>
  </DomainObject.Predmet.ProtustrankaFormatedOIB>
  <DomainObject.Predmet.ProtustrankaFormatedWithAdress>
    <izvorni_sadrzaj> AVI GLOBAL d.o.o., Križanićeva 15, 10000 Zagreb</izvorni_sadrzaj>
    <derivirana_varijabla naziv="DomainObject.Predmet.ProtustrankaFormatedWithAdress_1"> AVI GLOBAL d.o.o., Križanićeva 15, 10000 Zagreb</derivirana_varijabla>
  </DomainObject.Predmet.ProtustrankaFormatedWithAdress>
  <DomainObject.Predmet.ProtustrankaFormatedWithAdressOIB>
    <izvorni_sadrzaj> AVI GLOBAL d.o.o., OIB 72208027029, Križanićeva 15, 10000 Zagreb</izvorni_sadrzaj>
    <derivirana_varijabla naziv="DomainObject.Predmet.ProtustrankaFormatedWithAdressOIB_1"> AVI GLOBAL d.o.o., OIB 72208027029, Križanićeva 15, 10000 Zagreb</derivirana_varijabla>
  </DomainObject.Predmet.ProtustrankaFormatedWithAdressOIB>
  <DomainObject.Predmet.ProtustrankaWithAdress>
    <izvorni_sadrzaj>AVI GLOBAL d.o.o. Križanićeva 15, 10000 Zagreb</izvorni_sadrzaj>
    <derivirana_varijabla naziv="DomainObject.Predmet.ProtustrankaWithAdress_1">AVI GLOBAL d.o.o. Križanićeva 15, 10000 Zagreb</derivirana_varijabla>
  </DomainObject.Predmet.ProtustrankaWithAdress>
  <DomainObject.Predmet.ProtustrankaWithAdressOIB>
    <izvorni_sadrzaj>AVI GLOBAL d.o.o., OIB 72208027029, Križanićeva 15, 10000 Zagreb</izvorni_sadrzaj>
    <derivirana_varijabla naziv="DomainObject.Predmet.ProtustrankaWithAdressOIB_1">AVI GLOBAL d.o.o., OIB 72208027029, Križanićeva 15, 10000 Zagreb</derivirana_varijabla>
  </DomainObject.Predmet.ProtustrankaWithAdressOIB>
  <DomainObject.Predmet.ProtustrankaNazivFormated>
    <izvorni_sadrzaj>AVI GLOBAL d.o.o.</izvorni_sadrzaj>
    <derivirana_varijabla naziv="DomainObject.Predmet.ProtustrankaNazivFormated_1">AVI GLOBAL d.o.o.</derivirana_varijabla>
  </DomainObject.Predmet.ProtustrankaNazivFormated>
  <DomainObject.Predmet.ProtustrankaNazivFormatedOIB>
    <izvorni_sadrzaj>AVI GLOBAL d.o.o., OIB 72208027029</izvorni_sadrzaj>
    <derivirana_varijabla naziv="DomainObject.Predmet.ProtustrankaNazivFormatedOIB_1">AVI GLOBAL d.o.o., OIB 72208027029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AVI GLOBAL d.o.o.</item>
    </izvorni_sadrzaj>
    <derivirana_varijabla naziv="DomainObject.Predmet.ProtuStrankaListFormated_1">
      <item>AVI GLOBAL d.o.o.</item>
    </derivirana_varijabla>
  </DomainObject.Predmet.ProtuStrankaListFormated>
  <DomainObject.Predmet.ProtuStrankaListFormatedOIB>
    <izvorni_sadrzaj>
      <item>AVI GLOBAL d.o.o., OIB 72208027029</item>
    </izvorni_sadrzaj>
    <derivirana_varijabla naziv="DomainObject.Predmet.ProtuStrankaListFormatedOIB_1">
      <item>AVI GLOBAL d.o.o., OIB 72208027029</item>
    </derivirana_varijabla>
  </DomainObject.Predmet.ProtuStrankaListFormatedOIB>
  <DomainObject.Predmet.ProtuStrankaListFormatedWithAdress>
    <izvorni_sadrzaj>
      <item>AVI GLOBAL d.o.o., Križanićeva 15, 10000 Zagreb</item>
    </izvorni_sadrzaj>
    <derivirana_varijabla naziv="DomainObject.Predmet.ProtuStrankaListFormatedWithAdress_1">
      <item>AVI GLOBAL d.o.o., Križanićeva 15, 10000 Zagreb</item>
    </derivirana_varijabla>
  </DomainObject.Predmet.ProtuStrankaListFormatedWithAdress>
  <DomainObject.Predmet.ProtuStrankaListFormatedWithAdressOIB>
    <izvorni_sadrzaj>
      <item>AVI GLOBAL d.o.o., OIB 72208027029, Križanićeva 15, 10000 Zagreb</item>
    </izvorni_sadrzaj>
    <derivirana_varijabla naziv="DomainObject.Predmet.ProtuStrankaListFormatedWithAdressOIB_1">
      <item>AVI GLOBAL d.o.o., OIB 72208027029, Križanićeva 15, 10000 Zagreb</item>
    </derivirana_varijabla>
  </DomainObject.Predmet.ProtuStrankaListFormatedWithAdressOIB>
  <DomainObject.Predmet.ProtuStrankaListNazivFormated>
    <izvorni_sadrzaj>
      <item>AVI GLOBAL d.o.o.</item>
    </izvorni_sadrzaj>
    <derivirana_varijabla naziv="DomainObject.Predmet.ProtuStrankaListNazivFormated_1">
      <item>AVI GLOBAL d.o.o.</item>
    </derivirana_varijabla>
  </DomainObject.Predmet.ProtuStrankaListNazivFormated>
  <DomainObject.Predmet.ProtuStrankaListNazivFormatedOIB>
    <izvorni_sadrzaj>
      <item>AVI GLOBAL d.o.o., OIB 72208027029</item>
    </izvorni_sadrzaj>
    <derivirana_varijabla naziv="DomainObject.Predmet.ProtuStrankaListNazivFormatedOIB_1">
      <item>AVI GLOBAL d.o.o., OIB 72208027029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AVI GLOBAL d.o.o.</izvorni_sadrzaj>
    <derivirana_varijabla naziv="DomainObject.Predmet.ProtustrankaIDrugi_1">AVI GLOBAL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AVI GLOBAL d.o.o., OIB 72208027029, Križanićeva 15, 10000 Zagreb</izvorni_sadrzaj>
    <derivirana_varijabla naziv="DomainObject.Predmet.ProtustrankaIDrugiAdressOIB_1">AVI GLOBAL d.o.o., OIB 72208027029, Križanićeva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AVI GLOBAL d.o.o.</item>
      <item>Financijska agencija</item>
    </izvorni_sadrzaj>
    <derivirana_varijabla naziv="DomainObject.Predmet.SudioniciListNaziv_1">
      <item>AVI GLOBAL d.o.o.</item>
      <item>Financijska agencija</item>
    </derivirana_varijabla>
  </DomainObject.Predmet.SudioniciListNaziv>
  <DomainObject.Predmet.SudioniciListAdressOIB>
    <izvorni_sadrzaj>
      <item>AVI GLOBAL d.o.o., OIB 72208027029, Križanićeva 15,10000 Zagreb</item>
      <item>Financijska agencija, OIB 85821130368, TRG SVIBANJSKIH ŽRTAVA 1995. 1,10000 Zagreb</item>
    </izvorni_sadrzaj>
    <derivirana_varijabla naziv="DomainObject.Predmet.SudioniciListAdressOIB_1">
      <item>AVI GLOBAL d.o.o., OIB 72208027029, Križanićeva 15,10000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72208027029</item>
      <item>, OIB 85821130368</item>
    </izvorni_sadrzaj>
    <derivirana_varijabla naziv="DomainObject.Predmet.SudioniciListNazivOIB_1">
      <item>, OIB 72208027029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817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